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4E5BC3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44129C" w:rsidRPr="0044129C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44129C" w:rsidRPr="0044129C">
        <w:rPr>
          <w:rFonts w:eastAsia="Arial"/>
          <w:b/>
          <w:kern w:val="3"/>
          <w:sz w:val="24"/>
          <w:szCs w:val="24"/>
          <w:lang w:eastAsia="zh-CN"/>
        </w:rPr>
        <w:t>Хусаина</w:t>
      </w:r>
      <w:proofErr w:type="spellEnd"/>
      <w:r w:rsidR="0044129C" w:rsidRPr="0044129C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44129C" w:rsidRPr="0044129C">
        <w:rPr>
          <w:rFonts w:eastAsia="Arial"/>
          <w:b/>
          <w:kern w:val="3"/>
          <w:sz w:val="24"/>
          <w:szCs w:val="24"/>
          <w:lang w:eastAsia="zh-CN"/>
        </w:rPr>
        <w:t>Мавлютова</w:t>
      </w:r>
      <w:proofErr w:type="spellEnd"/>
      <w:r w:rsidR="0044129C" w:rsidRPr="0044129C">
        <w:rPr>
          <w:rFonts w:eastAsia="Arial"/>
          <w:b/>
          <w:kern w:val="3"/>
          <w:sz w:val="24"/>
          <w:szCs w:val="24"/>
          <w:lang w:eastAsia="zh-CN"/>
        </w:rPr>
        <w:t>, д. 30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0F528F" w:rsidRPr="000F528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25316A" w:rsidRPr="0025316A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 xml:space="preserve">. </w:t>
      </w:r>
      <w:proofErr w:type="gram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системы теплоснабжения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4129C" w:rsidRPr="0044129C">
        <w:rPr>
          <w:b/>
          <w:color w:val="000000"/>
          <w:kern w:val="3"/>
          <w:sz w:val="24"/>
          <w:szCs w:val="24"/>
          <w:lang w:eastAsia="zh-CN" w:bidi="hi-IN"/>
        </w:rPr>
        <w:t>18 600 000,00</w:t>
      </w:r>
      <w:r w:rsidR="0044129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542E" w:rsidRPr="009F542E">
        <w:t xml:space="preserve">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4129C" w:rsidRPr="0044129C">
        <w:rPr>
          <w:b/>
          <w:color w:val="000000"/>
          <w:kern w:val="3"/>
          <w:sz w:val="24"/>
          <w:szCs w:val="24"/>
          <w:lang w:eastAsia="zh-CN" w:bidi="hi-IN"/>
        </w:rPr>
        <w:t>893 000,00</w:t>
      </w:r>
      <w:r w:rsidR="0044129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44129C" w:rsidRPr="0044129C">
        <w:rPr>
          <w:color w:val="000000"/>
          <w:kern w:val="3"/>
          <w:sz w:val="24"/>
          <w:szCs w:val="24"/>
          <w:lang w:eastAsia="zh-CN" w:bidi="hi-IN"/>
        </w:rPr>
        <w:t>Ремонт подвального помещения</w:t>
      </w:r>
      <w:r w:rsidR="0044129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E5BC3" w:rsidRPr="004E5BC3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4129C" w:rsidRPr="0044129C">
        <w:rPr>
          <w:b/>
          <w:color w:val="000000"/>
          <w:kern w:val="3"/>
          <w:sz w:val="24"/>
          <w:szCs w:val="24"/>
          <w:lang w:eastAsia="zh-CN" w:bidi="hi-IN"/>
        </w:rPr>
        <w:t>550 000,00</w:t>
      </w:r>
      <w:r w:rsidR="00501EA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4E5BC3" w:rsidRPr="004E5BC3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4E5BC3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FE7F15" w:rsidRPr="00FE7F1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E7F15" w:rsidRPr="00FE7F15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4129C" w:rsidRPr="0044129C">
        <w:rPr>
          <w:b/>
          <w:color w:val="000000"/>
          <w:kern w:val="3"/>
          <w:sz w:val="24"/>
          <w:szCs w:val="24"/>
          <w:lang w:eastAsia="zh-CN" w:bidi="hi-IN"/>
        </w:rPr>
        <w:t>2 890 000,00</w:t>
      </w:r>
      <w:r w:rsidR="0044129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44129C" w:rsidRPr="0044129C">
        <w:rPr>
          <w:b/>
          <w:sz w:val="24"/>
          <w:szCs w:val="24"/>
        </w:rPr>
        <w:t>2 300 000,00</w:t>
      </w:r>
      <w:r w:rsidR="0025316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4129C" w:rsidRPr="0044129C">
        <w:rPr>
          <w:b/>
          <w:color w:val="000000"/>
          <w:kern w:val="3"/>
          <w:sz w:val="24"/>
          <w:szCs w:val="24"/>
          <w:lang w:eastAsia="zh-CN" w:bidi="hi-IN"/>
        </w:rPr>
        <w:t>7 000 000,00</w:t>
      </w:r>
      <w:r w:rsidR="0044129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>
        <w:rPr>
          <w:color w:val="000000"/>
          <w:kern w:val="3"/>
          <w:sz w:val="24"/>
          <w:szCs w:val="24"/>
          <w:lang w:eastAsia="zh-CN" w:bidi="hi-IN"/>
        </w:rPr>
        <w:t>рублей, ремонт</w:t>
      </w:r>
      <w:proofErr w:type="gramEnd"/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крыши не более </w:t>
      </w:r>
      <w:r w:rsidR="0044129C" w:rsidRPr="0044129C">
        <w:rPr>
          <w:b/>
          <w:color w:val="000000"/>
          <w:kern w:val="3"/>
          <w:sz w:val="24"/>
          <w:szCs w:val="24"/>
          <w:lang w:eastAsia="zh-CN" w:bidi="hi-IN"/>
        </w:rPr>
        <w:t>10 910 000,00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4129C" w:rsidRPr="0044129C">
        <w:rPr>
          <w:b/>
          <w:bCs/>
          <w:color w:val="000000"/>
          <w:kern w:val="3"/>
          <w:sz w:val="24"/>
          <w:szCs w:val="24"/>
          <w:lang w:eastAsia="zh-CN" w:bidi="hi-IN"/>
        </w:rPr>
        <w:t>1 725 720,00</w:t>
      </w:r>
      <w:r w:rsidR="0044129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4129C" w:rsidRPr="0044129C">
        <w:rPr>
          <w:b/>
          <w:bCs/>
          <w:color w:val="000000"/>
          <w:kern w:val="3"/>
          <w:sz w:val="24"/>
          <w:szCs w:val="24"/>
          <w:lang w:eastAsia="zh-CN" w:bidi="hi-IN"/>
        </w:rPr>
        <w:t>647 145,00</w:t>
      </w:r>
      <w:r w:rsidR="00501EA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lastRenderedPageBreak/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8F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4129C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5BC3"/>
    <w:rsid w:val="00500BEA"/>
    <w:rsid w:val="00501EA7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68BA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00574-D1A2-4C2D-897A-03CB115C3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2</Pages>
  <Words>360</Words>
  <Characters>2578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2933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2024-06-19T07:34:00Z</dcterms:created>
  <dcterms:modified xsi:type="dcterms:W3CDTF">2024-07-01T06:41:00Z</dcterms:modified>
</cp:coreProperties>
</file>